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78E7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Christian DARELL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5EEB1CF1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Arrow maker.</w:t>
      </w:r>
    </w:p>
    <w:p w14:paraId="7CC24062" w14:textId="77777777" w:rsidR="001406A9" w:rsidRDefault="001406A9" w:rsidP="001406A9">
      <w:pPr>
        <w:pStyle w:val="NoSpacing"/>
        <w:rPr>
          <w:rFonts w:cs="Times New Roman"/>
          <w:szCs w:val="24"/>
        </w:rPr>
      </w:pPr>
    </w:p>
    <w:p w14:paraId="432CF2F3" w14:textId="77777777" w:rsidR="001406A9" w:rsidRDefault="001406A9" w:rsidP="001406A9">
      <w:pPr>
        <w:pStyle w:val="NoSpacing"/>
        <w:rPr>
          <w:rFonts w:cs="Times New Roman"/>
          <w:szCs w:val="24"/>
        </w:rPr>
      </w:pPr>
    </w:p>
    <w:p w14:paraId="2E713E27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Sir Robert Markham(q.v.) brought a plaint of debt against him and William</w:t>
      </w:r>
    </w:p>
    <w:p w14:paraId="496A2AE5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Shirburn</w:t>
      </w:r>
      <w:proofErr w:type="spellEnd"/>
      <w:r>
        <w:rPr>
          <w:rFonts w:cs="Times New Roman"/>
          <w:szCs w:val="24"/>
        </w:rPr>
        <w:t xml:space="preserve"> of York, bowyer(q.v.).</w:t>
      </w:r>
    </w:p>
    <w:p w14:paraId="08FC6D09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B7338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56EF9D94" w14:textId="77777777" w:rsidR="001406A9" w:rsidRDefault="001406A9" w:rsidP="001406A9">
      <w:pPr>
        <w:pStyle w:val="NoSpacing"/>
        <w:rPr>
          <w:rFonts w:cs="Times New Roman"/>
          <w:szCs w:val="24"/>
        </w:rPr>
      </w:pPr>
    </w:p>
    <w:p w14:paraId="417D1028" w14:textId="77777777" w:rsidR="001406A9" w:rsidRDefault="001406A9" w:rsidP="001406A9">
      <w:pPr>
        <w:pStyle w:val="NoSpacing"/>
        <w:rPr>
          <w:rFonts w:cs="Times New Roman"/>
          <w:szCs w:val="24"/>
        </w:rPr>
      </w:pPr>
    </w:p>
    <w:p w14:paraId="75E19CC1" w14:textId="77777777" w:rsidR="001406A9" w:rsidRDefault="001406A9" w:rsidP="001406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2025</w:t>
      </w:r>
    </w:p>
    <w:p w14:paraId="75634F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C42D" w14:textId="77777777" w:rsidR="001406A9" w:rsidRDefault="001406A9" w:rsidP="009139A6">
      <w:r>
        <w:separator/>
      </w:r>
    </w:p>
  </w:endnote>
  <w:endnote w:type="continuationSeparator" w:id="0">
    <w:p w14:paraId="5387DBBF" w14:textId="77777777" w:rsidR="001406A9" w:rsidRDefault="001406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A4D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B6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35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F44F" w14:textId="77777777" w:rsidR="001406A9" w:rsidRDefault="001406A9" w:rsidP="009139A6">
      <w:r>
        <w:separator/>
      </w:r>
    </w:p>
  </w:footnote>
  <w:footnote w:type="continuationSeparator" w:id="0">
    <w:p w14:paraId="1AB323FE" w14:textId="77777777" w:rsidR="001406A9" w:rsidRDefault="001406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DD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609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7F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A9"/>
    <w:rsid w:val="000666E0"/>
    <w:rsid w:val="001406A9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4FCCA"/>
  <w15:chartTrackingRefBased/>
  <w15:docId w15:val="{160CF0FA-953A-4ABA-9E2C-DFB4C790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0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2025-02-10T12:48:00Z</dcterms:created>
  <dcterms:modified xsi:type="dcterms:W3CDTF">2025-02-10T12:48:00Z</dcterms:modified>
</cp:coreProperties>
</file>